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C03C3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ALYBERNER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65A93165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6D8DC90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</w:p>
    <w:p w14:paraId="6892573A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</w:p>
    <w:p w14:paraId="512940E2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36AAFEC3" w14:textId="77777777" w:rsidR="001D35EC" w:rsidRDefault="001D35EC" w:rsidP="001D35E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58FC3E74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FF4CA25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</w:p>
    <w:p w14:paraId="4CFBDDC2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</w:p>
    <w:p w14:paraId="75774007" w14:textId="77777777" w:rsidR="001D35EC" w:rsidRDefault="001D35EC" w:rsidP="001D3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14838ABA" w14:textId="5B64CBBF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62E90" w14:textId="77777777" w:rsidR="001D35EC" w:rsidRDefault="001D35EC" w:rsidP="009139A6">
      <w:r>
        <w:separator/>
      </w:r>
    </w:p>
  </w:endnote>
  <w:endnote w:type="continuationSeparator" w:id="0">
    <w:p w14:paraId="724DFB0C" w14:textId="77777777" w:rsidR="001D35EC" w:rsidRDefault="001D3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90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5F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22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B74C" w14:textId="77777777" w:rsidR="001D35EC" w:rsidRDefault="001D35EC" w:rsidP="009139A6">
      <w:r>
        <w:separator/>
      </w:r>
    </w:p>
  </w:footnote>
  <w:footnote w:type="continuationSeparator" w:id="0">
    <w:p w14:paraId="63D5F804" w14:textId="77777777" w:rsidR="001D35EC" w:rsidRDefault="001D3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AAF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32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0F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EC"/>
    <w:rsid w:val="000666E0"/>
    <w:rsid w:val="001D35E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E0E30"/>
  <w15:chartTrackingRefBased/>
  <w15:docId w15:val="{13F401B1-BE5C-4F06-A357-248EFBD0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5E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2022-03-29T15:53:00Z</dcterms:created>
  <dcterms:modified xsi:type="dcterms:W3CDTF">2022-03-29T15:54:00Z</dcterms:modified>
</cp:coreProperties>
</file>